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183D1" w14:textId="4789C206" w:rsidR="00883A37" w:rsidRDefault="00883A37" w:rsidP="00883A37">
      <w:pPr>
        <w:pStyle w:val="NoSpacing"/>
      </w:pPr>
      <w:r>
        <w:rPr>
          <w:u w:val="single"/>
        </w:rPr>
        <w:t>William BUTLER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</w:t>
      </w:r>
      <w:r>
        <w:t>1505</w:t>
      </w:r>
      <w:r>
        <w:t>)</w:t>
      </w:r>
    </w:p>
    <w:p w14:paraId="5BBAACE2" w14:textId="77777777" w:rsidR="00883A37" w:rsidRDefault="00883A37" w:rsidP="00883A37">
      <w:pPr>
        <w:pStyle w:val="NoSpacing"/>
      </w:pPr>
      <w:r>
        <w:t>Rector of the church of the Virgin, West Walton, Norfolk.</w:t>
      </w:r>
    </w:p>
    <w:p w14:paraId="238750A4" w14:textId="77777777" w:rsidR="00883A37" w:rsidRDefault="00883A37" w:rsidP="00883A37">
      <w:pPr>
        <w:pStyle w:val="NoSpacing"/>
      </w:pPr>
    </w:p>
    <w:p w14:paraId="192D64B2" w14:textId="77777777" w:rsidR="00883A37" w:rsidRDefault="00883A37" w:rsidP="00883A37">
      <w:pPr>
        <w:pStyle w:val="NoSpacing"/>
      </w:pPr>
    </w:p>
    <w:p w14:paraId="7D7CAE38" w14:textId="062887EF" w:rsidR="00883A37" w:rsidRDefault="00883A37" w:rsidP="00883A37">
      <w:pPr>
        <w:pStyle w:val="NoSpacing"/>
      </w:pPr>
      <w:r>
        <w:tab/>
        <w:t>1</w:t>
      </w:r>
      <w:r>
        <w:t>505</w:t>
      </w:r>
      <w:r>
        <w:tab/>
        <w:t xml:space="preserve">He </w:t>
      </w:r>
      <w:r>
        <w:t>left office in or before this time.</w:t>
      </w:r>
      <w:bookmarkStart w:id="0" w:name="_GoBack"/>
      <w:bookmarkEnd w:id="0"/>
    </w:p>
    <w:p w14:paraId="333484F8" w14:textId="77777777" w:rsidR="00883A37" w:rsidRDefault="00883A37" w:rsidP="00883A37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West-Walton',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131-142.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http://www.british-history.ac.uk/topographical-hist-norfolk/vol9/pp131-142 [accessed 18 May 2019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color w:val="333333"/>
          <w:shd w:val="clear" w:color="auto" w:fill="FFFFFF"/>
        </w:rPr>
        <w:t>)</w:t>
      </w:r>
      <w:proofErr w:type="gramEnd"/>
    </w:p>
    <w:p w14:paraId="00DDE3DB" w14:textId="77777777" w:rsidR="00883A37" w:rsidRDefault="00883A37" w:rsidP="00883A37">
      <w:pPr>
        <w:pStyle w:val="NoSpacing"/>
        <w:rPr>
          <w:color w:val="333333"/>
          <w:shd w:val="clear" w:color="auto" w:fill="FFFFFF"/>
        </w:rPr>
      </w:pPr>
    </w:p>
    <w:p w14:paraId="5B7B0027" w14:textId="77777777" w:rsidR="00883A37" w:rsidRDefault="00883A37" w:rsidP="00883A37">
      <w:pPr>
        <w:pStyle w:val="NoSpacing"/>
        <w:rPr>
          <w:color w:val="333333"/>
          <w:shd w:val="clear" w:color="auto" w:fill="FFFFFF"/>
        </w:rPr>
      </w:pPr>
    </w:p>
    <w:p w14:paraId="18C1CFD5" w14:textId="77777777" w:rsidR="00883A37" w:rsidRPr="001B2F92" w:rsidRDefault="00883A37" w:rsidP="00883A37">
      <w:pPr>
        <w:pStyle w:val="NoSpacing"/>
      </w:pPr>
      <w:r>
        <w:rPr>
          <w:color w:val="333333"/>
          <w:shd w:val="clear" w:color="auto" w:fill="FFFFFF"/>
        </w:rPr>
        <w:t>18 May 2019</w:t>
      </w:r>
    </w:p>
    <w:p w14:paraId="1F7FA81A" w14:textId="536654D6" w:rsidR="006B2F86" w:rsidRPr="00883A37" w:rsidRDefault="00883A37" w:rsidP="00E71FC3">
      <w:pPr>
        <w:pStyle w:val="NoSpacing"/>
      </w:pPr>
    </w:p>
    <w:sectPr w:rsidR="006B2F86" w:rsidRPr="00883A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F9AD5" w14:textId="77777777" w:rsidR="00883A37" w:rsidRDefault="00883A37" w:rsidP="00E71FC3">
      <w:pPr>
        <w:spacing w:after="0" w:line="240" w:lineRule="auto"/>
      </w:pPr>
      <w:r>
        <w:separator/>
      </w:r>
    </w:p>
  </w:endnote>
  <w:endnote w:type="continuationSeparator" w:id="0">
    <w:p w14:paraId="2484158B" w14:textId="77777777" w:rsidR="00883A37" w:rsidRDefault="00883A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C98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24D4A" w14:textId="77777777" w:rsidR="00883A37" w:rsidRDefault="00883A37" w:rsidP="00E71FC3">
      <w:pPr>
        <w:spacing w:after="0" w:line="240" w:lineRule="auto"/>
      </w:pPr>
      <w:r>
        <w:separator/>
      </w:r>
    </w:p>
  </w:footnote>
  <w:footnote w:type="continuationSeparator" w:id="0">
    <w:p w14:paraId="53B3C439" w14:textId="77777777" w:rsidR="00883A37" w:rsidRDefault="00883A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A37"/>
    <w:rsid w:val="001A7C09"/>
    <w:rsid w:val="00577BD5"/>
    <w:rsid w:val="00656CBA"/>
    <w:rsid w:val="006A1F77"/>
    <w:rsid w:val="00733BE7"/>
    <w:rsid w:val="00883A3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028E4"/>
  <w15:chartTrackingRefBased/>
  <w15:docId w15:val="{4267EF85-74FB-4730-BA2E-39BD02EAF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883A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2019-05-18T18:57:00Z</dcterms:created>
  <dcterms:modified xsi:type="dcterms:W3CDTF">2019-05-18T18:58:00Z</dcterms:modified>
</cp:coreProperties>
</file>